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安吉农商银行丰收信福2022年第78期封闭净值型理财产品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安吉农商银行丰收信福2022年第78期封闭净值型理财产品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2022-12-22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2,150,000.00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2.25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-161.88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45,496.09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2,198,292.36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1.02246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2,591,380.32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2,330,048.33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104.92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261,331.99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23,354.87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2,220,693.51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30.80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2,220,693.51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2,614,765.98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117.75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2,220,693.51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101.02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21海奕01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96,070.14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21家园01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95,343.85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21临平Y3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95,184.68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21西海发展MTN001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76,589.84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21发展02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76,340.06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22宁玄01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75,492.58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22二航Y1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75,144.79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21一航优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74,272.32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21义乌建投ABN001优先A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74,266.68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23富和01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57,794.14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2.63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EB933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1215</Words>
  <Characters>1770</Characters>
  <Lines>14</Lines>
  <Paragraphs>4</Paragraphs>
  <TotalTime>0</TotalTime>
  <ScaleCrop>false</ScaleCrop>
  <LinksUpToDate>false</LinksUpToDate>
  <CharactersWithSpaces>1826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2023-08-10T08:50:21Z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0C993170BEE446CAAF665BD4F4E6267C_12</vt:lpwstr>
  </property>
</Properties>
</file>