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安吉农商银行丰收信福2022年第79期封闭净值型理财产品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安吉农商银行丰收信福2022年第79期封闭净值型理财产品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2022-12-29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1,594,000.00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2.15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-120.03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33,582.87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1,628,285.54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1.02151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1,916,775.37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1,723,475.02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193,300.35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17,274.98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1,643,513.64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22.78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1,643,513.64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1,934,073.13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117.68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1,643,513.64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100.94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21海奕01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71,060.54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21家园01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70,523.32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21临平Y3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70,405.58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21西海发展MTN001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56,651.47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21发展02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56,466.72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22宁玄01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55,839.86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22二航Y1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55,582.61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21一航优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54,937.27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21义乌建投ABN001优先A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54,933.10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23富和01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42,748.79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2.63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E2023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1215</Words>
  <Characters>1770</Characters>
  <Lines>14</Lines>
  <Paragraphs>4</Paragraphs>
  <TotalTime>0</TotalTime>
  <ScaleCrop>false</ScaleCrop>
  <LinksUpToDate>false</LinksUpToDate>
  <CharactersWithSpaces>1826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2023-08-10T08:50:33Z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1F81F93C98A749A3B1C2E8CF47A46B93_12</vt:lpwstr>
  </property>
</Properties>
</file>