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安吉农商银行丰收信福2023年第12期封闭净值型理财产品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自2023-03-21起至2023-06-30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安吉农商银行丰收信福2023年第12期封闭净值型理财产品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2023-03-21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2023-12-22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1,654,000.00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[3.4%-3.8%]/年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2023-03-21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1.25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2023-03-21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-69.14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20,729.73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1,674,729.73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1.01253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1,838,957.21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108.98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1,802,902.29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106.85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36,054.92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1,061.96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1,687,371.08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3.55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1,687,371.08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1,840,022.72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109.05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华西证券丰收信诚3号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1,687,371.08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100.75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19长兴城投专项债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117,598.82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22太湖01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107,977.74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22金华融盛PPN001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93,673.99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22湖州产投PPN002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92,539.00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G21长金1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81,980.37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19工商银行二级03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77,362.55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21嵊州城南PPN001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76,782.53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22浦发银行CD134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75,509.09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22交通银行CD216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75,067.76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21浙实01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64,800.53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3.87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238C7BF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1218</Words>
  <Characters>1787</Characters>
  <Lines>14</Lines>
  <Paragraphs>4</Paragraphs>
  <TotalTime>0</TotalTime>
  <ScaleCrop>false</ScaleCrop>
  <LinksUpToDate>false</LinksUpToDate>
  <CharactersWithSpaces>1843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2023-08-10T09:03:06Z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12B42BCF93DE4A0EB2517E5BAEC488DE_12</vt:lpwstr>
  </property>
</Properties>
</file>