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安吉农商银行丰收信福2023年第7期封闭净值型理财产品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自2023-02-16起至2023-06-30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安吉农商银行丰收信福2023年第7期封闭净值型理财产品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2023-02-16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2024-04-19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5,110,000.00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[3.5%-3.9%]/年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2023-02-16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1.09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2023-02-16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-282.65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55,927.35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5,165,927.35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1.01094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6,405,779.48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123.99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6,405,779.48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123.99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21,177.37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5,166,210.00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5,166,210.00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6,426,956.84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124.40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中信证券丰收信丰3号集合资产管理计划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5,166,210.00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100.01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20金坛04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427,223.47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20新高01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421,608.19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20嵊城03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418,635.85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22东泰D1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418,438.96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21九江富和PPN002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417,449.22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21溧城01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416,795.86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21泗阳01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416,494.66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20海诺01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415,953.24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21柯建01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415,804.43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21嵊经01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415,685.40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8.05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0ECF363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1210</Words>
  <Characters>1769</Characters>
  <Lines>14</Lines>
  <Paragraphs>4</Paragraphs>
  <TotalTime>0</TotalTime>
  <ScaleCrop>false</ScaleCrop>
  <LinksUpToDate>false</LinksUpToDate>
  <CharactersWithSpaces>1825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2023-08-10T09:02:43Z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678FA2EDFC154AB5AA829BBA008B9ED6_12</vt:lpwstr>
  </property>
</Properties>
</file>