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安吉农商银行安芯2022年第62期封闭净值型理财产品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安吉农商银行安芯2022年第62期封闭净值型理财产品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2022-10-26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2023-10-20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20,000,000.00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4.36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2.47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-992.49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855,467.72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20,494,882.15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1.02474411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20,430,312.58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20,430,312.58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355,646.62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20,496,232.31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20,496,232.31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20,785,959.20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bookmarkStart w:id="5" w:name="_GoBack"/>
      <w:bookmarkEnd w:id="5"/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20,496,232.31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2,091,171.83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2,062,816.75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2,029,712.56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2,025,755.61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2,019,044.86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2,009,833.87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2,007,179.22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1,633,122.53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1,234,595.29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865,921.10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4.23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7B51C2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1806</Characters>
  <Lines>14</Lines>
  <Paragraphs>4</Paragraphs>
  <TotalTime>0</TotalTime>
  <ScaleCrop>false</ScaleCrop>
  <LinksUpToDate>false</LinksUpToDate>
  <CharactersWithSpaces>1862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2023-08-10T08:40:07Z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D7D6BE3005294C799170F67189B61AEF_12</vt:lpwstr>
  </property>
</Properties>
</file>