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安吉农商银行安芯2022年第65期封闭净值型理财产品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安吉农商银行安芯2022年第65期封闭净值型理财产品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2022-11-16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29,993,000.00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2.36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-1,496.31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1,041,974.91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30,701,537.94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1.02362344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30,853,801.52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30,853,801.52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537,096.54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30,953,353.32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30,953,353.32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31,390,898.07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30,953,353.32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100.82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3,158,081.92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3,115,260.15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3,065,266.30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3,059,290.52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3,049,155.96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3,035,245.55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3,031,236.50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2,466,337.13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1,864,482.39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1,307,711.65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4.26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72CF7F7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1812</Characters>
  <Lines>14</Lines>
  <Paragraphs>4</Paragraphs>
  <TotalTime>0</TotalTime>
  <ScaleCrop>false</ScaleCrop>
  <LinksUpToDate>false</LinksUpToDate>
  <CharactersWithSpaces>1868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2023-08-10T08:40:24Z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A2E50AAA98DC4879BB0808573AF5298B_12</vt:lpwstr>
  </property>
</Properties>
</file>