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安吉农商银行安芯2022年第67期封闭净值型理财产品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自2023-01-01起至2023-06-30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安吉农商银行安芯2022年第67期封闭净值型理财产品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C3209722000141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2022-11-23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2023-11-10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29,995,000.00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3.8%/年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3.18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2.29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-1,498.28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946,323.74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30,682,220.39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1.02291116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30,933,148.86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30,933,148.86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538,477.81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1.74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31,032,956.67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31,032,956.67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31,471,626.66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101.41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申万宏源宏安1号单一资产管理计划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31,032,956.67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101.14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19上虞农商二级01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3,166,203.62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10.32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21余姚农商二级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3,123,271.73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10.18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22两山02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3,073,149.30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20嘉善农商二级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3,067,158.16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G22浙湖1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3,056,997.54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21甬城农商二级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3,043,051.35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20稠州银行二级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3,039,031.99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20瓯海农商二级01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2,472,679.86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18瓯海农商二级02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1,869,277.31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14鄞州银行二级债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1,311,074.72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4.27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6B5186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1230</Words>
  <Characters>1812</Characters>
  <Lines>14</Lines>
  <Paragraphs>4</Paragraphs>
  <TotalTime>0</TotalTime>
  <ScaleCrop>false</ScaleCrop>
  <LinksUpToDate>false</LinksUpToDate>
  <CharactersWithSpaces>1868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2023-08-10T08:40:37Z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395F5B4F8CC14CB68F7B83547872EEEF_12</vt:lpwstr>
  </property>
</Properties>
</file>