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安吉农商银行安芯2022年第70期封闭净值型理财产品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安吉农商银行安芯2022年第70期封闭净值型理财产品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3,975,000.00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2.14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-199.17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90,792.13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4,060,194.17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1.0214325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4,129,205.58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4,129,205.58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71,880.35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4,142,528.73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4,142,528.73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4,201,085.93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4,142,528.73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102.03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422,650.33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416,919.44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410,228.69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409,428.95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408,072.63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406,210.98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405,674.44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330,073.20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249,526.18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175,012.80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9A04C8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1781</Characters>
  <Lines>14</Lines>
  <Paragraphs>4</Paragraphs>
  <TotalTime>0</TotalTime>
  <ScaleCrop>false</ScaleCrop>
  <LinksUpToDate>false</LinksUpToDate>
  <CharactersWithSpaces>1837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2023-08-10T08:40:52Z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ECEC374F914F4697BA9FECC56E50FB87_12</vt:lpwstr>
  </property>
</Properties>
</file>