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安吉农商银行安芯2022年第71期封闭净值型理财产品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安吉农商银行安芯2022年第71期封闭净值型理财产品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2022-12-12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9,331,000.00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2.09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-467.71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183,930.11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9,526,247.00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1.02092455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9,718,414.48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9,718,414.48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169,176.13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9,749,771.57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9,749,771.57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9,887,590.61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9,749,771.57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102.35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994,741.25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981,253.13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965,505.93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963,623.66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960,431.45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956,049.91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954,787.13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776,853.59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587,279.74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411,906.58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5BB812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1785</Characters>
  <Lines>14</Lines>
  <Paragraphs>4</Paragraphs>
  <TotalTime>0</TotalTime>
  <ScaleCrop>false</ScaleCrop>
  <LinksUpToDate>false</LinksUpToDate>
  <CharactersWithSpaces>1841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2023-08-10T08:41:10Z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F21418A02C1B430BAEAA1112D3C7AE43_12</vt:lpwstr>
  </property>
</Properties>
</file>