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安吉农商银行安芯2022年第76期封闭净值型理财产品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产品管理人：浙江安吉农村商业银行股份有限公司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自2023-01-01起至2023-06-30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安吉农商银行安芯2022年第76期封闭净值型理财产品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C3209722000155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浙江安吉农村商业银行股份有限公司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2022-12-28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2023-10-24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1,256,000.00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3.75%/年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2023-01-01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2023-06-30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1.90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2023-01-01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2023-06-30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-62.95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23,531.13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1,279,882.82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1.01901498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1,306,923.44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1,306,923.44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22,750.65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1,311,140.32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1,311,140.32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1,329,674.09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101.41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ind w:firstLine="480" w:firstLineChars="200"/>
      </w:pPr>
      <w:r>
        <w:rPr>
          <w:rFonts w:hint="eastAsia" w:ascii="宋体" w:hAnsi="宋体"/>
          <w:sz w:val="24"/>
        </w:rPr>
        <w:t xml:space="preserve"> 本产品属于封闭式固收类，无期间申购赎回条款，主要通过大类资产配置思路，采取固收策略，将投资主要分布于较高信用、流动性较好的货币类工具及风险适度的债券上，在尽量保证价值、价格低波动的前提下，增厚产品的风险收益。投资资产原则按照期限匹配进行配置，主要风险为存续期内的信用风险，对资产流动性要求一般，流动性风险较小。</w:t>
      </w:r>
    </w:p>
    <w:p>
      <w:pPr>
        <w:widowControl/>
        <w:jc w:val="left"/>
        <w:rPr>
          <w:rFonts w:ascii="宋体" w:hAnsi="宋体"/>
          <w:sz w:val="24"/>
        </w:rPr>
      </w:pPr>
      <w:bookmarkStart w:id="5" w:name="_GoBack"/>
      <w:bookmarkEnd w:id="5"/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申万宏源宏安1号单一资产管理计划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1,311,140.32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5"/>
            <w:bookmarkStart w:id="4" w:name="OLE_LINK6"/>
            <w:r>
              <w:t>102.44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19上虞农商二级01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133,771.89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10.45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21余姚农商二级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131,958.02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22两山02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129,840.35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20嘉善农商二级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129,587.22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G22浙湖1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129,157.94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21甬城农商二级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128,568.71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20稠州银行二级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128,398.90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20瓯海农商二级01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104,470.56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8.16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18瓯海农商二级02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78,976.84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6.17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14鄞州银行二级债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55,392.82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4.33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浙江安吉农村商业银行股份有限公司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2023-07-15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I1N2U0NGIxNTAyNDY2OTU0NzIzNmU3NDIzNjY2OTA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4ED43F2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uiPriority w:val="0"/>
    <w:rPr>
      <w:sz w:val="18"/>
      <w:szCs w:val="18"/>
    </w:rPr>
  </w:style>
  <w:style w:type="paragraph" w:styleId="10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rPr>
      <w:b/>
      <w:bCs/>
    </w:rPr>
  </w:style>
  <w:style w:type="table" w:styleId="18">
    <w:name w:val="Table Grid"/>
    <w:basedOn w:val="1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uiPriority w:val="0"/>
  </w:style>
  <w:style w:type="character" w:styleId="21">
    <w:name w:val="annotation reference"/>
    <w:uiPriority w:val="0"/>
    <w:rPr>
      <w:sz w:val="21"/>
      <w:szCs w:val="21"/>
    </w:rPr>
  </w:style>
  <w:style w:type="character" w:styleId="22">
    <w:name w:val="footnote reference"/>
    <w:uiPriority w:val="0"/>
    <w:rPr>
      <w:vertAlign w:val="superscript"/>
    </w:rPr>
  </w:style>
  <w:style w:type="character" w:customStyle="1" w:styleId="23">
    <w:name w:val="标题 3 Char"/>
    <w:link w:val="4"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</w:style>
  <w:style w:type="character" w:customStyle="1" w:styleId="33">
    <w:name w:val="标题 4 Char"/>
    <w:link w:val="5"/>
    <w:semiHidden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uiPriority w:val="0"/>
  </w:style>
  <w:style w:type="paragraph" w:customStyle="1" w:styleId="51">
    <w:name w:val="xbrltitle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1215</Words>
  <Characters>1766</Characters>
  <Lines>14</Lines>
  <Paragraphs>4</Paragraphs>
  <TotalTime>0</TotalTime>
  <ScaleCrop>false</ScaleCrop>
  <LinksUpToDate>false</LinksUpToDate>
  <CharactersWithSpaces>1823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WPS_1683341474</cp:lastModifiedBy>
  <cp:lastPrinted>2411-12-31T16:00:00Z</cp:lastPrinted>
  <dcterms:modified xsi:type="dcterms:W3CDTF">2023-08-10T08:41:23Z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4E37F5621CF44F00A78CAEB9CD22A51D_12</vt:lpwstr>
  </property>
</Properties>
</file>