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安吉农商银行安芯2022年第77期封闭净值型理财产品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自2023-01-03起至2023-06-30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安吉农商银行安芯2022年第77期封闭净值型理财产品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C3209722000157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2023-01-03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2023-10-26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12,052,000.00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2023-01-03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1.86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2023-01-03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-592.87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224,748.35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12,276,748.35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1.01864822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12,532,426.17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12,532,426.17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218,161.86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12,572,862.86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12,572,862.86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12,750,588.03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12,572,862.86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102.41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1,282,773.16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1,265,379.50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1,245,072.62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1,242,645.34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1,238,528.81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1,232,878.57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1,231,250.15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1,001,795.13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757,329.30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531,176.03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4.33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443E506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1230</Words>
  <Characters>1809</Characters>
  <Lines>14</Lines>
  <Paragraphs>4</Paragraphs>
  <TotalTime>0</TotalTime>
  <ScaleCrop>false</ScaleCrop>
  <LinksUpToDate>false</LinksUpToDate>
  <CharactersWithSpaces>1865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2023-08-10T08:41:36Z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78152085B38D4FDDA6013FEC6E7882B2_12</vt:lpwstr>
  </property>
</Properties>
</file>