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安吉农商银行安芯2022年第78期封闭净值型理财产品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自2023-01-05起至2023-06-30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安吉农商银行安芯2022年第78期封闭净值型理财产品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896,000.00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2023-01-05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1.94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2023-01-05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-43.80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17,383.42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913,383.42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1.01940114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930,585.37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930,585.37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16,199.44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933,587.96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933,587.96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946,784.80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933,587.96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102.21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95,251.30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93,959.75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92,451.88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92,271.64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91,965.97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91,546.42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91,425.50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74,387.50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56,234.89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39,442.05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2C2828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1754</Characters>
  <Lines>14</Lines>
  <Paragraphs>4</Paragraphs>
  <TotalTime>0</TotalTime>
  <ScaleCrop>false</ScaleCrop>
  <LinksUpToDate>false</LinksUpToDate>
  <CharactersWithSpaces>1810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2023-08-10T08:41:50Z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7A5CA536EBDF4CDEB31B4BABF6A1F523_12</vt:lpwstr>
  </property>
</Properties>
</file>