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安吉农商银行安芯2023年第10期封闭净值型理财产品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自2023-03-06起至2023-06-30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安吉农商银行安芯2023年第10期封闭净值型理财产品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2023-03-06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2023-12-19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2,667,000.00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[3.4%-3.8%]/年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2023-03-06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1.22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2023-03-06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-85.28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32,446.84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2,699,446.84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1.01216604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2,750,415.34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2,750,415.34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47,878.66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2,759,289.73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2,759,289.73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2,798,294.00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bookmarkStart w:id="5" w:name="_GoBack"/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</w:t>
      </w:r>
      <w:bookmarkEnd w:id="5"/>
      <w:r>
        <w:rPr>
          <w:rFonts w:hint="eastAsia" w:ascii="宋体" w:hAnsi="宋体"/>
          <w:sz w:val="24"/>
        </w:rPr>
        <w:t>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2,759,289.73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102.22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281,522.42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277,705.14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273,248.51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272,715.81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271,812.38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270,572.36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270,214.98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219,857.88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166,206.45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116,573.97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4.32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7EB8038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1230</Words>
  <Characters>1789</Characters>
  <Lines>14</Lines>
  <Paragraphs>4</Paragraphs>
  <TotalTime>0</TotalTime>
  <ScaleCrop>false</ScaleCrop>
  <LinksUpToDate>false</LinksUpToDate>
  <CharactersWithSpaces>1845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2023-08-10T08:43:47Z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66A3A6E2895941DD84DACB9D3B4FB4BC_12</vt:lpwstr>
  </property>
</Properties>
</file>