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安吉农商银行安芯2023年第11期封闭净值型理财产品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自2023-03-09起至2023-06-30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安吉农商银行安芯2023年第11期封闭净值型理财产品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4,255,000.00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[3.5%-3.9%]/年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2023-03-09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1.22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2023-03-09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-132.60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51,801.01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4,306,801.01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1.01217415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4,381,173.24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4,381,173.24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76,266.55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4,395,309.38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4,395,309.38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4,457,439.79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4,395,309.38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102.06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448,440.82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442,360.22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435,261.20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434,412.65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432,973.57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430,998.32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430,429.04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350,214.55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264,752.48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185,692.23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41394B8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1789</Characters>
  <Lines>14</Lines>
  <Paragraphs>4</Paragraphs>
  <TotalTime>0</TotalTime>
  <ScaleCrop>false</ScaleCrop>
  <LinksUpToDate>false</LinksUpToDate>
  <CharactersWithSpaces>1845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2023-08-10T08:43:59Z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9B2D33578509438990F9ABB33CDEF2C9_12</vt:lpwstr>
  </property>
</Properties>
</file>