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安吉农商银行安芯2023年第12期封闭净值型理财产品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自2023-03-13起至2023-06-30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安吉农商银行安芯2023年第12期封闭净值型理财产品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2023-03-13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2023-12-26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6,296,000.00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[3.5%-3.9%]/年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2023-03-13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1.17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2023-03-13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-189.13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73,927.92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6,369,927.92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1.01174205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6,473,700.30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6,473,700.30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112,692.82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6,494,588.11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6,494,588.11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6,586,393.12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6,494,588.11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101.96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662,624.21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653,639.41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643,149.77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641,895.94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639,769.52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636,850.86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636,009.69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517,483.31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391,203.02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274,382.18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4.31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12764F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1790</Characters>
  <Lines>14</Lines>
  <Paragraphs>4</Paragraphs>
  <TotalTime>0</TotalTime>
  <ScaleCrop>false</ScaleCrop>
  <LinksUpToDate>false</LinksUpToDate>
  <CharactersWithSpaces>1846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2023-08-10T08:44:11Z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3B1F755293A14EFC879EC27374768BFB_12</vt:lpwstr>
  </property>
</Properties>
</file>