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安吉农商银行安芯2023年第13期封闭净值型理财产品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自2023-03-15起至2023-06-30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安吉农商银行安芯2023年第13期封闭净值型理财产品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2023-03-15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2024-03-14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2,642,000.00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[3.5%-3.9%]/年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2023-03-15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1.15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2023-03-15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-77.96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30,471.27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2,672,471.27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1.01153341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2,714,058.18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2,714,058.18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47,245.76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2,722,815.27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2,722,815.27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2,761,303.94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101.41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2,722,815.27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101.88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277,801.04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21余姚农商二级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274,034.22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269,636.50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269,110.84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268,219.35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21甬城农商二级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266,995.72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20稠州银行二级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266,643.07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216,951.63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18瓯海农商二级02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164,009.41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115,033.00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4.30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6EAC461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1230</Words>
  <Characters>1787</Characters>
  <Lines>14</Lines>
  <Paragraphs>4</Paragraphs>
  <TotalTime>0</TotalTime>
  <ScaleCrop>false</ScaleCrop>
  <LinksUpToDate>false</LinksUpToDate>
  <CharactersWithSpaces>1843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2023-08-10T08:44:23Z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3696E50BB8AC4D3CAA386102AD72132C_12</vt:lpwstr>
  </property>
</Properties>
</file>