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安吉农商银行安芯2023年第14期封闭净值型理财产品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自2023-03-20起至2023-06-30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安吉农商银行安芯2023年第14期封闭净值型理财产品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2023-03-20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2024-02-27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7,380,000.00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[3.5%-3.9%]/年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2023-03-20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1.10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2023-03-20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-207.34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81,136.38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7,461,136.38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1.01099409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7,567,296.56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7,567,296.56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131,729.92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7,591,712.94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7,591,712.94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7,699,026.48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7,591,712.94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101.75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774,560.71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764,058.11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751,796.47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750,330.83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747,845.20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744,433.49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743,450.22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604,901.29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457,288.58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320,733.31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4.30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5C4E64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1789</Characters>
  <Lines>14</Lines>
  <Paragraphs>4</Paragraphs>
  <TotalTime>0</TotalTime>
  <ScaleCrop>false</ScaleCrop>
  <LinksUpToDate>false</LinksUpToDate>
  <CharactersWithSpaces>1845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2023-08-10T08:44:33Z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1737C963350449DE8E1E2D628D3BA05C_12</vt:lpwstr>
  </property>
</Properties>
</file>