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安吉农商银行安芯2023年第15期封闭净值型理财产品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自2023-03-23起至2023-06-30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安吉农商银行安芯2023年第15期封闭净值型理财产品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2023-03-23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2024-04-16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4,128,000.00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[3.55%-3.95%]/年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2023-03-23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1.08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2023-03-23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-112.53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44,707.77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4,172,707.77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1.01083037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4,226,137.16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4,226,137.16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73,567.71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4,239,773.07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4,239,773.07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4,299,704.88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4,239,773.07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101.61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432,571.89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426,706.47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419,858.66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419,040.14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417,651.98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415,746.63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415,197.50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337,821.55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255,383.71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179,121.16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58A52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1790</Characters>
  <Lines>14</Lines>
  <Paragraphs>4</Paragraphs>
  <TotalTime>0</TotalTime>
  <ScaleCrop>false</ScaleCrop>
  <LinksUpToDate>false</LinksUpToDate>
  <CharactersWithSpaces>1846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2023-08-10T08:44:46Z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C9B7180F239B45F88480CE1001224C0C_12</vt:lpwstr>
  </property>
</Properties>
</file>