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安吉农商银行安芯2023年第16期封闭净值型理财产品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自2023-03-28起至2023-06-30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安吉农商银行安芯2023年第16期封闭净值型理财产品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2023-03-28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2024-03-27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5,039,000.00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[3.5%-3.9%]/年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2023-03-28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1.01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2023-03-28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-130.36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51,118.07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5,090,118.07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1.01014449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5,153,099.77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5,153,099.77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89,704.09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5,169,726.58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5,169,726.58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5,242,803.86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5,169,726.58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101.56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527,452.39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520,300.44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511,950.63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510,952.57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509,259.93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506,936.66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506,267.08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411,919.46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311,399.68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218,409.67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4.29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2219106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1788</Characters>
  <Lines>14</Lines>
  <Paragraphs>4</Paragraphs>
  <TotalTime>0</TotalTime>
  <ScaleCrop>false</ScaleCrop>
  <LinksUpToDate>false</LinksUpToDate>
  <CharactersWithSpaces>1844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2023-08-10T08:49:54Z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9EA09223AAB748EC81AC6FB91785C3E3_12</vt:lpwstr>
  </property>
</Properties>
</file>