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安吉农商银行安芯2023年第17期封闭净值型理财产品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自2023-03-30起至2023-06-30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安吉农商银行安芯2023年第17期封闭净值型理财产品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2024-05-23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5,703,000.00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[3.6%-4%]/年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2023-03-30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1.02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2023-03-30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-144.49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58,195.11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5,761,195.11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1.0102043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5,826,239.03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5,826,239.03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101,421.95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5,845,037.77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5,845,037.77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5,927,660.99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5,845,037.77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101.46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596,352.45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588,266.26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578,825.73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577,697.30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575,783.55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573,156.80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572,399.75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465,727.69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352,077.20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246,940.09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3FF749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1785</Characters>
  <Lines>14</Lines>
  <Paragraphs>4</Paragraphs>
  <TotalTime>0</TotalTime>
  <ScaleCrop>false</ScaleCrop>
  <LinksUpToDate>false</LinksUpToDate>
  <CharactersWithSpaces>1841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2023-08-10T08:50:07Z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A9580C59B2F344B0924D35177FE2721D_12</vt:lpwstr>
  </property>
</Properties>
</file>