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安吉农商银行安芯2023年第2期封闭净值型理财产品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自2023-01-12起至2023-06-30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安吉农商银行安芯2023年第2期封闭净值型理财产品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2023-01-12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2025-01-09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756,000.00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2023-01-12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1.91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2023-01-12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-35.49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14,425.29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770,425.29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1.01908107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786,725.01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786,725.01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13,695.14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789,263.43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789,263.43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800,420.15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789,263.43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102.45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80,526.29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79,434.40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78,159.63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78,007.25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77,748.84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77,394.14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77,291.92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62,887.85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47,541.46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33,344.66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4.33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4F790B9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1754</Characters>
  <Lines>14</Lines>
  <Paragraphs>4</Paragraphs>
  <TotalTime>0</TotalTime>
  <ScaleCrop>false</ScaleCrop>
  <LinksUpToDate>false</LinksUpToDate>
  <CharactersWithSpaces>1810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2023-08-10T08:42:03Z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D43ECC3BC97E40A5B646DA47617C1C81_12</vt:lpwstr>
  </property>
</Properties>
</file>