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安吉农商银行安芯2023年第3期封闭净值型理财产品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自2023-01-17起至2023-06-30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安吉农商银行安芯2023年第3期封闭净值型理财产品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2023-01-17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2023-12-05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9,584,000.00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2023-01-17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1.74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2023-01-17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-434.40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166,781.24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9,750,781.24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1.01740205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9,982,854.15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9,982,854.15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173,779.44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10,015,064.47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10,015,064.47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10,156,633.59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10,015,064.47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102.71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1,021,808.32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1,007,953.19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991,777.51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989,844.02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986,564.95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982,064.19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980,767.05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797,991.90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603,259.72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423,114.63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4.34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38B2260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1230</Words>
  <Characters>1792</Characters>
  <Lines>14</Lines>
  <Paragraphs>4</Paragraphs>
  <TotalTime>0</TotalTime>
  <ScaleCrop>false</ScaleCrop>
  <LinksUpToDate>false</LinksUpToDate>
  <CharactersWithSpaces>1848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2023-08-10T08:42:16Z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8013836AE5F347ABADCE02596B8D1E09_12</vt:lpwstr>
  </property>
</Properties>
</file>