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安吉农商银行安芯2023年第4期封闭净值型理财产品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自2023-01-19起至2023-06-30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安吉农商银行安芯2023年第4期封闭净值型理财产品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C3209723000005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2023-01-19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2024-01-18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10,052,000.00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2023-01-19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1.72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2023-01-19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-449.93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172,898.64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10,224,898.64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1.01720042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10,470,330.74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10,470,330.74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182,265.33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10,504,113.94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10,504,113.94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10,652,596.08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101.41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ind w:firstLine="480" w:firstLineChars="200"/>
      </w:pPr>
      <w:r>
        <w:rPr>
          <w:rFonts w:hint="eastAsia" w:ascii="宋体" w:hAnsi="宋体"/>
          <w:sz w:val="24"/>
        </w:rPr>
        <w:t xml:space="preserve"> 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widowControl/>
        <w:jc w:val="left"/>
        <w:rPr>
          <w:rFonts w:ascii="宋体" w:hAnsi="宋体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申万宏源宏安1号单一资产管理计划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10,504,113.94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102.73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19上虞农商二级01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1,071,704.64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21余姚农商二级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1,057,172.94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22两山02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1,040,207.38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20嘉善农商二级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1,038,179.48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G22浙湖1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1,034,740.29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21甬城农商二级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1,030,019.75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20稠州银行二级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1,028,659.26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20瓯海农商二级01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836,958.95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18瓯海农商二级02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632,717.73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14鄞州银行二级债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443,775.90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4.34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2023-07-15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7ECF14A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1230</Words>
  <Characters>1806</Characters>
  <Lines>14</Lines>
  <Paragraphs>4</Paragraphs>
  <TotalTime>0</TotalTime>
  <ScaleCrop>false</ScaleCrop>
  <LinksUpToDate>false</LinksUpToDate>
  <CharactersWithSpaces>1862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2023-08-10T08:42:28Z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B030959427534E3E914A180E0FE95390_12</vt:lpwstr>
  </property>
</Properties>
</file>