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安吉农商银行安芯2023年第5期封闭净值型理财产品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自2023-02-03起至2023-06-30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安吉农商银行安芯2023年第5期封闭净值型理财产品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2023-02-03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2023-11-03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2,590,000.00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[3.35%-3.75%]/年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2023-02-03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1.52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2023-02-03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-105.10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39,370.32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2,629,370.32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1.0152009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2,694,504.88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2,694,504.88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46,905.38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2,703,198.88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2,703,198.88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2,741,410.26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2,703,198.88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102.81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275,799.63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272,059.95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267,693.92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267,172.04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266,286.98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265,072.16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264,722.05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215,388.61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162,827.81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114,204.26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4.34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6FA204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1789</Characters>
  <Lines>14</Lines>
  <Paragraphs>4</Paragraphs>
  <TotalTime>0</TotalTime>
  <ScaleCrop>false</ScaleCrop>
  <LinksUpToDate>false</LinksUpToDate>
  <CharactersWithSpaces>1845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2023-08-10T08:42:41Z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B31B990900FD4C9990C93DE183D189B0_12</vt:lpwstr>
  </property>
</Properties>
</file>