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安吉农商银行安芯2023年第6期封闭净值型理财产品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自2023-02-07起至2023-06-30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安吉农商银行安芯2023年第6期封闭净值型理财产品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6,597,000.00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[3.4%-3.8%]/年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2023-02-07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1.50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2023-02-07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-260.36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98,940.10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6,695,940.10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1.01499774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6,855,485.64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6,855,485.64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119,338.86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6,877,605.31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6,877,605.31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6,974,824.51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6,877,605.31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102.71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701,702.36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692,187.68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681,079.41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679,751.64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677,499.82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674,409.03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673,518.25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548,001.80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414,274.14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290,563.82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4.34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4A5669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1789</Characters>
  <Lines>14</Lines>
  <Paragraphs>4</Paragraphs>
  <TotalTime>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2023-08-10T08:42:52Z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A8C5D9150FEF4EA786E54C69CA670666_12</vt:lpwstr>
  </property>
</Properties>
</file>