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安吉农商银行安芯2023年第7期封闭净值型理财产品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自2023-02-14起至2023-06-30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安吉农商银行安芯2023年第7期封闭净值型理财产品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2023-02-14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2024-02-07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3,367,000.00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[3.5%-3.9%]/年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2023-02-14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1.46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2023-02-14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-126.32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49,284.65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3,416,284.65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1.01463756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3,488,816.18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3,488,816.18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60,732.58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3,500,073.08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3,500,073.08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3,549,548.77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3,500,073.08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102.45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357,102.42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352,260.32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346,607.23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345,931.51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344,785.54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343,212.61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342,759.29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278,882.88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210,827.71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147,870.45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4.33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21AC207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1788</Characters>
  <Lines>14</Lines>
  <Paragraphs>4</Paragraphs>
  <TotalTime>0</TotalTime>
  <ScaleCrop>false</ScaleCrop>
  <LinksUpToDate>false</LinksUpToDate>
  <CharactersWithSpaces>1844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2023-08-10T08:43:06Z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57807F829DBE46049373B111EF8A34FB_12</vt:lpwstr>
  </property>
</Properties>
</file>