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安吉农商银行安芯2023年第8期封闭净值型理财产品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产品管理人：浙江安吉农村商业银行股份有限公司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自2023-02-21起至2023-06-30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安吉农商银行安芯2023年第8期封闭净值型理财产品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C3209723000015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浙江安吉农村商业银行股份有限公司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2023-02-21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2024-01-16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4,190,000.00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[3.45%-3.85%]/年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2023-02-21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1.37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2023-02-21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-149.06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57,466.33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4,247,466.33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1.01371511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4,333,916.22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4,333,916.22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75,443.91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4,347,899.88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4,347,899.88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4,409,360.13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101.41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ind w:firstLine="480" w:firstLineChars="200"/>
      </w:pPr>
      <w:r>
        <w:rPr>
          <w:rFonts w:hint="eastAsia" w:ascii="宋体" w:hAnsi="宋体"/>
          <w:sz w:val="24"/>
        </w:rPr>
        <w:t xml:space="preserve"> 本产品属于封闭式固收类，无期间申购赎回条款，主要通过大类资产配置思路，采取固收策略，将投资主要分布于较高信用、流动性较好的货币类工具及风险适度的债券上，在尽量保证价值、价格低波动的前提下，增厚产品的风险收益。投资资产原则按照期限匹配进行配置，主要风险为存续期内的信用风险，对资产流动性要求一般，流动性风险较小。</w:t>
      </w:r>
    </w:p>
    <w:p>
      <w:pPr>
        <w:widowControl/>
        <w:jc w:val="left"/>
        <w:rPr>
          <w:rFonts w:ascii="宋体" w:hAnsi="宋体"/>
          <w:sz w:val="24"/>
        </w:rPr>
      </w:pPr>
      <w:bookmarkStart w:id="5" w:name="_GoBack"/>
      <w:bookmarkEnd w:id="5"/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申万宏源宏安1号单一资产管理计划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4,347,899.88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102.36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19上虞农商二级01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443,603.76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21余姚农商二级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437,588.75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22两山02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430,566.31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20嘉善农商二级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429,726.91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G22浙湖1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428,303.35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21甬城农商二级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426,349.41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20稠州银行二级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425,786.27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20瓯海农商二级01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346,437.00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8.16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18瓯海农商二级02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261,896.75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14鄞州银行二级债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183,689.28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4.32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浙江安吉农村商业银行股份有限公司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2023-07-15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1N2U0NGIxNTAyNDY2OTU0NzIzNmU3NDIzNjY2OTA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08AE654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1230</Words>
  <Characters>1790</Characters>
  <Lines>14</Lines>
  <Paragraphs>4</Paragraphs>
  <TotalTime>0</TotalTime>
  <ScaleCrop>false</ScaleCrop>
  <LinksUpToDate>false</LinksUpToDate>
  <CharactersWithSpaces>1846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WPS_1683341474</cp:lastModifiedBy>
  <cp:lastPrinted>2411-12-31T16:00:00Z</cp:lastPrinted>
  <dcterms:modified xsi:type="dcterms:W3CDTF">2023-08-10T08:43:18Z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D1D431F9570A4B0783B31901913A63C3_12</vt:lpwstr>
  </property>
</Properties>
</file>