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安吉农商银行安芯2023年第51期封闭净值型理财产品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2024年第1季度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产品管理人：浙江安吉农村商业银行股份有限公司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自2024-01-01起至2024-03-31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安吉农商银行安芯2023年第51期封闭净值型理财产品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C3209723000094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浙江安吉农村商业银行股份有限公司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2023-11-13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2024-11-07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9,998,000.00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2024-03-31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2.76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2024-03-31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-10,434.34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151,012.39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10,274,424.26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1.02764796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9,719,863.29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94.15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9,719,863.29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94.15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453,248.76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4.39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163,451.40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10,323,954.71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10,323,954.71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10,336,563.45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100.12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bookmarkStart w:id="5" w:name="_GoBack"/>
      <w:bookmarkEnd w:id="5"/>
      <w:r>
        <w:rPr>
          <w:rFonts w:hint="eastAsia" w:ascii="宋体" w:hAnsi="宋体"/>
          <w:sz w:val="21"/>
          <w:szCs w:val="20"/>
        </w:rPr>
        <w:t>本产品属于封闭式固收类，无期间申购赎回条款，主要通过大类资产配置思路，采取固收策略，将投资主要分布于较高信用、流动性较好的货币类工具及风险适度的债券上，在尽量保证价值、价格低波动的前提下，增厚产品的风险收益。投资资产原则按照期限匹配进行配置，主要风险为存续期内的信用风险，对资产流动性要求一般，流动性风险较小。</w:t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申万宏源宏安1号单一资产管理计划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10,323,954.71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5"/>
            <w:bookmarkStart w:id="4" w:name="OLE_LINK6"/>
            <w:r>
              <w:t>100.48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19上虞农商二级01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1,878,913.59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18.29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20嘉善农商二级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1,872,619.28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18.23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22两山02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1,862,935.07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18.13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G22浙湖1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1,853,693.36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18.04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20瓯海农商二级01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1,489,370.05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14.50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14鄞州银行二级债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762,331.94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7.42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R014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362,426.35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3天债券协议回购_206007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90,822.40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0.88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浙江安吉农村商业银行股份有限公司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2024-04-15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I1N2U0NGIxNTAyNDY2OTU0NzIzNmU3NDIzNjY2OTA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59205F6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autoRedefine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pPr>
      <w:shd w:val="clear" w:color="auto" w:fill="000080"/>
    </w:pPr>
  </w:style>
  <w:style w:type="paragraph" w:styleId="7">
    <w:name w:val="annotation text"/>
    <w:basedOn w:val="1"/>
    <w:autoRedefine/>
    <w:qFormat/>
    <w:uiPriority w:val="0"/>
    <w:pPr>
      <w:jc w:val="left"/>
    </w:pPr>
  </w:style>
  <w:style w:type="paragraph" w:styleId="8">
    <w:name w:val="Date"/>
    <w:basedOn w:val="1"/>
    <w:next w:val="1"/>
    <w:link w:val="48"/>
    <w:autoRedefine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autoRedefine/>
    <w:qFormat/>
    <w:uiPriority w:val="0"/>
    <w:rPr>
      <w:sz w:val="18"/>
      <w:szCs w:val="18"/>
    </w:rPr>
  </w:style>
  <w:style w:type="paragraph" w:styleId="10">
    <w:name w:val="footer"/>
    <w:basedOn w:val="1"/>
    <w:autoRedefine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autoRedefine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autoRedefine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autoRedefine/>
    <w:qFormat/>
    <w:uiPriority w:val="0"/>
    <w:rPr>
      <w:b/>
      <w:bCs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autoRedefine/>
    <w:qFormat/>
    <w:uiPriority w:val="0"/>
  </w:style>
  <w:style w:type="character" w:styleId="21">
    <w:name w:val="annotation reference"/>
    <w:uiPriority w:val="0"/>
    <w:rPr>
      <w:sz w:val="21"/>
      <w:szCs w:val="21"/>
    </w:rPr>
  </w:style>
  <w:style w:type="character" w:styleId="22">
    <w:name w:val="footnote reference"/>
    <w:uiPriority w:val="0"/>
    <w:rPr>
      <w:vertAlign w:val="superscript"/>
    </w:rPr>
  </w:style>
  <w:style w:type="character" w:customStyle="1" w:styleId="23">
    <w:name w:val="标题 3 Char"/>
    <w:link w:val="4"/>
    <w:uiPriority w:val="9"/>
    <w:rPr>
      <w:b/>
      <w:bCs/>
      <w:sz w:val="32"/>
      <w:szCs w:val="32"/>
    </w:rPr>
  </w:style>
  <w:style w:type="character" w:customStyle="1" w:styleId="24">
    <w:name w:val="CODE"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autoRedefine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autoRedefine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autoRedefine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autoRedefine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autoRedefine/>
    <w:qFormat/>
    <w:uiPriority w:val="0"/>
  </w:style>
  <w:style w:type="character" w:customStyle="1" w:styleId="33">
    <w:name w:val="标题 4 Char"/>
    <w:link w:val="5"/>
    <w:autoRedefine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autoRedefine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autoRedefine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autoRedefine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autoRedefine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autoRedefine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autoRedefine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autoRedefine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autoRedefine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autoRedefine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autoRedefine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50">
    <w:name w:val="Char1"/>
    <w:basedOn w:val="1"/>
    <w:autoRedefine/>
    <w:qFormat/>
    <w:uiPriority w:val="0"/>
  </w:style>
  <w:style w:type="paragraph" w:customStyle="1" w:styleId="51">
    <w:name w:val="xbrltitle2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314</Words>
  <Characters>1794</Characters>
  <Lines>14</Lines>
  <Paragraphs>4</Paragraphs>
  <TotalTime>0</TotalTime>
  <ScaleCrop>false</ScaleCrop>
  <LinksUpToDate>false</LinksUpToDate>
  <CharactersWithSpaces>2104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WPS_1683341474</cp:lastModifiedBy>
  <cp:lastPrinted>2411-12-31T16:00:00Z</cp:lastPrinted>
  <dcterms:modified xsi:type="dcterms:W3CDTF">2024-04-26T07:21:00Z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AC023C9B9CE14CE6A71D49B417C16554_12</vt:lpwstr>
  </property>
</Properties>
</file>